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DC" w:rsidRDefault="00B104DC" w:rsidP="00AA1539">
      <w:pPr>
        <w:spacing w:after="0" w:line="240" w:lineRule="auto"/>
        <w:rPr>
          <w:sz w:val="28"/>
          <w:szCs w:val="28"/>
          <w:lang w:val="uk-UA"/>
        </w:rPr>
      </w:pPr>
    </w:p>
    <w:p w:rsidR="00B104DC" w:rsidRDefault="00B104DC" w:rsidP="00AA1539">
      <w:pPr>
        <w:spacing w:after="0" w:line="240" w:lineRule="auto"/>
        <w:rPr>
          <w:sz w:val="28"/>
          <w:szCs w:val="28"/>
          <w:lang w:val="uk-UA"/>
        </w:rPr>
      </w:pPr>
    </w:p>
    <w:p w:rsidR="00B104DC" w:rsidRPr="00FE2C48" w:rsidRDefault="00B104DC" w:rsidP="00FE2C48">
      <w:pPr>
        <w:spacing w:after="0" w:line="240" w:lineRule="auto"/>
        <w:jc w:val="center"/>
        <w:rPr>
          <w:sz w:val="28"/>
          <w:szCs w:val="28"/>
          <w:lang w:val="uk-UA"/>
        </w:rPr>
      </w:pPr>
      <w:r w:rsidRPr="00FE2C48">
        <w:rPr>
          <w:sz w:val="28"/>
          <w:szCs w:val="28"/>
          <w:lang w:val="uk-UA"/>
        </w:rPr>
        <w:t>Склад членів Красноріч</w:t>
      </w:r>
      <w:r>
        <w:rPr>
          <w:sz w:val="28"/>
          <w:szCs w:val="28"/>
          <w:lang w:val="uk-UA"/>
        </w:rPr>
        <w:t>енської дільничної виборчої комісії №440155</w:t>
      </w:r>
    </w:p>
    <w:p w:rsidR="00B104DC" w:rsidRDefault="00B104DC" w:rsidP="008365D1">
      <w:pPr>
        <w:spacing w:after="0" w:line="240" w:lineRule="auto"/>
        <w:rPr>
          <w:sz w:val="28"/>
          <w:szCs w:val="28"/>
          <w:lang w:val="uk-UA"/>
        </w:rPr>
      </w:pPr>
    </w:p>
    <w:tbl>
      <w:tblPr>
        <w:tblW w:w="147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0"/>
        <w:gridCol w:w="4705"/>
        <w:gridCol w:w="4088"/>
        <w:gridCol w:w="4907"/>
      </w:tblGrid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П.І.П.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Посада в ДВК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Суб’єкт подання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7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Огіашвілі Тетяна Вячеславівна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Голова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в депутати Красноріченської СОТГ Давиденко Алевтина Олегівна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Жувако Олег Миколайович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Заступник голови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Становихіна Світлана Олексіївна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Секретар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на посаду голови Красноріченської СОТГ Мар</w:t>
            </w:r>
            <w:r w:rsidRPr="00984A33">
              <w:rPr>
                <w:sz w:val="20"/>
                <w:szCs w:val="20"/>
              </w:rPr>
              <w:t>’</w:t>
            </w:r>
            <w:r w:rsidRPr="00984A33">
              <w:rPr>
                <w:sz w:val="20"/>
                <w:szCs w:val="20"/>
                <w:lang w:val="uk-UA"/>
              </w:rPr>
              <w:t>ясов Роман Володимирович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Становихіна Ірина Олександрівна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в депутати Красноріченської СОТГ Севостьянова Альона Леонідівна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Гаєва Наталія Миколаївна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в депутати Красноріченської СОТГ Нікітенко Олена Іванівна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Тарасова Ірина Анатоліївна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Кремінська районна організація партія БЛОК ПЕТРА ПОРОШЕНКА «СОЛІДАРНІСТЬ»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Чорнойван Юлія Олександрівна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на посаду голови Красноріченської СОТГ Жувако Віталій Миколайович</w:t>
            </w:r>
          </w:p>
        </w:tc>
      </w:tr>
      <w:tr w:rsidR="00B104DC" w:rsidRPr="00984A33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Авраменко Тетяна Сергіївна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в депутати Красноріченської СОТГ Коваленко Людмила Леонідівна</w:t>
            </w:r>
          </w:p>
        </w:tc>
      </w:tr>
      <w:tr w:rsidR="00B104DC" w:rsidRPr="003C4578" w:rsidTr="003C4578">
        <w:trPr>
          <w:trHeight w:val="200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Зайцева Олена Анатоліївна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Кремінська районна організація партія ВСЕУКРАЇНСЬКЕ ОБ’ЄДНАННЯ  «БАТЬКІВЩІНА»</w:t>
            </w:r>
          </w:p>
        </w:tc>
      </w:tr>
      <w:tr w:rsidR="00B104DC" w:rsidRPr="00984A33" w:rsidTr="003C4578">
        <w:trPr>
          <w:trHeight w:val="461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Барши Катерина Василівна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B104DC" w:rsidRPr="00984A33" w:rsidTr="003C4578">
        <w:trPr>
          <w:trHeight w:val="525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Карпцова Ірина Володимирівна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B104DC" w:rsidRPr="00984A33" w:rsidTr="003C4578">
        <w:trPr>
          <w:trHeight w:val="712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Кротова Оксана Вячеславівна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Кандидат в депутати Красноріченської СОТГ Устьянцева Олена Миколаївна</w:t>
            </w:r>
          </w:p>
        </w:tc>
      </w:tr>
      <w:tr w:rsidR="00B104DC" w:rsidRPr="00984A33" w:rsidTr="003C4578">
        <w:trPr>
          <w:trHeight w:val="704"/>
        </w:trPr>
        <w:tc>
          <w:tcPr>
            <w:tcW w:w="1090" w:type="dxa"/>
            <w:vAlign w:val="center"/>
          </w:tcPr>
          <w:p w:rsidR="00B104DC" w:rsidRPr="00984A33" w:rsidRDefault="00B104DC" w:rsidP="00984A33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</w:rPr>
              <w:t>13</w:t>
            </w:r>
          </w:p>
        </w:tc>
        <w:tc>
          <w:tcPr>
            <w:tcW w:w="4705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Захарченко Тетяна Іванівна</w:t>
            </w:r>
          </w:p>
        </w:tc>
        <w:tc>
          <w:tcPr>
            <w:tcW w:w="4088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907" w:type="dxa"/>
            <w:vAlign w:val="center"/>
          </w:tcPr>
          <w:p w:rsidR="00B104DC" w:rsidRPr="00984A33" w:rsidRDefault="00B104DC" w:rsidP="003C45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84A33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</w:tbl>
    <w:p w:rsidR="00B104DC" w:rsidRDefault="00B104DC" w:rsidP="005B4821">
      <w:pPr>
        <w:spacing w:after="0" w:line="240" w:lineRule="auto"/>
        <w:rPr>
          <w:sz w:val="28"/>
          <w:szCs w:val="28"/>
          <w:lang w:val="uk-UA"/>
        </w:rPr>
      </w:pPr>
    </w:p>
    <w:p w:rsidR="00B104DC" w:rsidRDefault="00B104DC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Новікова В.П.</w:t>
      </w:r>
    </w:p>
    <w:p w:rsidR="00B104DC" w:rsidRDefault="00B104DC" w:rsidP="005B4821">
      <w:pPr>
        <w:spacing w:after="0" w:line="240" w:lineRule="auto"/>
        <w:ind w:left="426"/>
        <w:rPr>
          <w:sz w:val="28"/>
          <w:szCs w:val="28"/>
          <w:lang w:val="uk-UA"/>
        </w:rPr>
      </w:pPr>
    </w:p>
    <w:p w:rsidR="00B104DC" w:rsidRPr="00FE2C48" w:rsidRDefault="00B104DC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Бутенко Г.М.</w:t>
      </w:r>
    </w:p>
    <w:sectPr w:rsidR="00B104DC" w:rsidRPr="00FE2C48" w:rsidSect="00C82A89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C48"/>
    <w:rsid w:val="000233D6"/>
    <w:rsid w:val="000714F3"/>
    <w:rsid w:val="000824B0"/>
    <w:rsid w:val="00082F28"/>
    <w:rsid w:val="000D3844"/>
    <w:rsid w:val="00232CEB"/>
    <w:rsid w:val="00326F05"/>
    <w:rsid w:val="00327692"/>
    <w:rsid w:val="00327C64"/>
    <w:rsid w:val="003C4578"/>
    <w:rsid w:val="00415484"/>
    <w:rsid w:val="004B4994"/>
    <w:rsid w:val="00541F78"/>
    <w:rsid w:val="005B4821"/>
    <w:rsid w:val="0072668F"/>
    <w:rsid w:val="007862AE"/>
    <w:rsid w:val="008365D1"/>
    <w:rsid w:val="00866DB5"/>
    <w:rsid w:val="00871576"/>
    <w:rsid w:val="00984A33"/>
    <w:rsid w:val="00A00B37"/>
    <w:rsid w:val="00AA1539"/>
    <w:rsid w:val="00B074A8"/>
    <w:rsid w:val="00B104DC"/>
    <w:rsid w:val="00B275A4"/>
    <w:rsid w:val="00B82E4E"/>
    <w:rsid w:val="00BB7162"/>
    <w:rsid w:val="00C82A89"/>
    <w:rsid w:val="00D35CC3"/>
    <w:rsid w:val="00DB23C1"/>
    <w:rsid w:val="00E73856"/>
    <w:rsid w:val="00E85648"/>
    <w:rsid w:val="00F10376"/>
    <w:rsid w:val="00F819D5"/>
    <w:rsid w:val="00FE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57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2C4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253</Words>
  <Characters>1444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Склад членів Красноріченської дільничної виборчої комісії №440155</dc:title>
  <dc:subject/>
  <dc:creator>Викуся</dc:creator>
  <cp:keywords/>
  <dc:description/>
  <cp:lastModifiedBy>USER</cp:lastModifiedBy>
  <cp:revision>2</cp:revision>
  <cp:lastPrinted>2017-10-12T06:53:00Z</cp:lastPrinted>
  <dcterms:created xsi:type="dcterms:W3CDTF">2017-10-13T06:39:00Z</dcterms:created>
  <dcterms:modified xsi:type="dcterms:W3CDTF">2017-10-13T06:39:00Z</dcterms:modified>
</cp:coreProperties>
</file>